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BARBOUR</w:t>
      </w:r>
      <w:r>
        <w:rPr>
          <w:rStyle w:val="Hyperlink"/>
          <w:color w:val="auto"/>
          <w:u w:val="none"/>
        </w:rPr>
        <w:t xml:space="preserve">        (fl.1483)</w:t>
      </w: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St.Neot’s</w:t>
      </w:r>
      <w:proofErr w:type="spellEnd"/>
      <w:r>
        <w:rPr>
          <w:rStyle w:val="Hyperlink"/>
          <w:color w:val="auto"/>
          <w:u w:val="none"/>
        </w:rPr>
        <w:t>, Huntingdonshire. Huntingdonshire.</w:t>
      </w: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Robert Arnold(q.v.) brought a plaint of debt against him, John Smyth</w:t>
      </w:r>
    </w:p>
    <w:p w:rsidR="005F0DCB" w:rsidRDefault="005F0DCB" w:rsidP="005F0DCB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of </w:t>
      </w:r>
      <w:proofErr w:type="spellStart"/>
      <w:r>
        <w:t>Edworth</w:t>
      </w:r>
      <w:proofErr w:type="spellEnd"/>
      <w:r>
        <w:t>, Bedfordshire(q.v.), Richard Motte of Huntingdon(q.v.)</w:t>
      </w:r>
    </w:p>
    <w:p w:rsidR="005F0DCB" w:rsidRDefault="005F0DCB" w:rsidP="005F0DCB">
      <w:pPr>
        <w:pStyle w:val="NoSpacing"/>
      </w:pPr>
      <w:r>
        <w:tab/>
      </w:r>
      <w:r>
        <w:tab/>
        <w:t xml:space="preserve">and Robert </w:t>
      </w:r>
      <w:proofErr w:type="spellStart"/>
      <w:r>
        <w:t>Norys</w:t>
      </w:r>
      <w:proofErr w:type="spellEnd"/>
      <w:r>
        <w:t xml:space="preserve"> of Hertford(q.v.).</w:t>
      </w: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</w:p>
    <w:p w:rsidR="005F0DCB" w:rsidRDefault="005F0DCB" w:rsidP="005F0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December 2016</w:t>
      </w:r>
    </w:p>
    <w:p w:rsidR="006B2F86" w:rsidRPr="00E71FC3" w:rsidRDefault="005F0D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DCB" w:rsidRDefault="005F0DCB" w:rsidP="00E71FC3">
      <w:pPr>
        <w:spacing w:after="0" w:line="240" w:lineRule="auto"/>
      </w:pPr>
      <w:r>
        <w:separator/>
      </w:r>
    </w:p>
  </w:endnote>
  <w:endnote w:type="continuationSeparator" w:id="0">
    <w:p w:rsidR="005F0DCB" w:rsidRDefault="005F0D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DCB" w:rsidRDefault="005F0DCB" w:rsidP="00E71FC3">
      <w:pPr>
        <w:spacing w:after="0" w:line="240" w:lineRule="auto"/>
      </w:pPr>
      <w:r>
        <w:separator/>
      </w:r>
    </w:p>
  </w:footnote>
  <w:footnote w:type="continuationSeparator" w:id="0">
    <w:p w:rsidR="005F0DCB" w:rsidRDefault="005F0D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CB"/>
    <w:rsid w:val="001A7C09"/>
    <w:rsid w:val="005F0DC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FDBFD-72C0-420A-8A89-BC02E7B7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0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2017-01-04T19:44:00Z</dcterms:created>
  <dcterms:modified xsi:type="dcterms:W3CDTF">2017-01-04T19:44:00Z</dcterms:modified>
</cp:coreProperties>
</file>